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414F340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677B8E8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9FD9BCF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6AC8020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68BFCF6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3742BFB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3BA79373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602386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E39D4DA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68E950BD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07E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783087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61449568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B5EBD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9FE7111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1C7E67C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496C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AD4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F26E47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EF75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355C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E0A88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6DC422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67F2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7BD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D94D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74EAB5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E9BA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5DEBB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51C37E3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EEDC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FE90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5D41A65E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3CD6A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CF9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C35E0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859D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C347A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00D4D5B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FA4F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184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45EC771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7DBD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9CBCE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17AFD2C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A255A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684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23794731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66B3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BD1DE2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73306AAC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1DB54D06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CDC44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91E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636E6046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8B2F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D5F0F7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628A01A7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2BD95D39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39E5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F37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5B6F19D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CDA2F0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BA2F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5F029B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FC36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A56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0A9D7D6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7E3E0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A05B" w14:textId="664AC81E" w:rsidR="00C41F96" w:rsidRDefault="00227367" w:rsidP="00B25A7B">
            <w:pPr>
              <w:pStyle w:val="Untertitel"/>
            </w:pPr>
            <w:r>
              <w:t>./.</w:t>
            </w:r>
          </w:p>
        </w:tc>
      </w:tr>
      <w:tr w:rsidR="00C41F96" w14:paraId="5E3366EE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1AB8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ED162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F97124F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0997D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593B" w14:textId="11CB0239" w:rsidR="00C41F96" w:rsidRDefault="00227367" w:rsidP="00B25A7B">
            <w:pPr>
              <w:pStyle w:val="Untertitel"/>
            </w:pPr>
            <w:r>
              <w:t>024/2026</w:t>
            </w:r>
          </w:p>
          <w:p w14:paraId="2224F9FD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61A651C4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49BA9CA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4095B90B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22CD7F34" w14:textId="571CA7F0" w:rsidR="00C41F96" w:rsidRDefault="00227367" w:rsidP="00121EB9">
            <w:pPr>
              <w:pStyle w:val="KeinLeerraum"/>
              <w:ind w:left="82"/>
            </w:pPr>
            <w:r w:rsidRPr="00227367">
              <w:t>Unterhaltsreinigung im Sportbad Ibbenbüren der Ibbenbürener Bäder GmbH für den Zeitraum vom</w:t>
            </w:r>
          </w:p>
        </w:tc>
      </w:tr>
      <w:tr w:rsidR="00C41F96" w14:paraId="5D7F5B20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AE8BBF4" w14:textId="608D3FCA" w:rsidR="00C41F96" w:rsidRDefault="00227367" w:rsidP="00121EB9">
            <w:pPr>
              <w:pStyle w:val="KeinLeerraum"/>
              <w:ind w:left="82"/>
            </w:pPr>
            <w:r w:rsidRPr="00193515">
              <w:t>1. Dezember 2026 bis zum 30. November 2030</w:t>
            </w:r>
          </w:p>
        </w:tc>
      </w:tr>
    </w:tbl>
    <w:p w14:paraId="79D7D282" w14:textId="77777777" w:rsidR="00C41F96" w:rsidRDefault="00C41F96" w:rsidP="00C41F96">
      <w:pPr>
        <w:ind w:firstLine="0"/>
      </w:pPr>
    </w:p>
    <w:p w14:paraId="67B3B70A" w14:textId="72A2B6A4" w:rsidR="00C41F96" w:rsidRDefault="00C41F96" w:rsidP="00C41F96">
      <w:pPr>
        <w:ind w:firstLine="0"/>
      </w:pPr>
      <w:r>
        <w:t xml:space="preserve">Anfrage zur Abgabe eines Angebotes vom </w:t>
      </w:r>
      <w:r w:rsidR="00227367">
        <w:t>10.06.2026</w:t>
      </w:r>
    </w:p>
    <w:p w14:paraId="7481F789" w14:textId="77777777" w:rsidR="008809BF" w:rsidRDefault="008809BF" w:rsidP="008809BF">
      <w:pPr>
        <w:pStyle w:val="KeinLeerraum"/>
      </w:pPr>
    </w:p>
    <w:p w14:paraId="39023B1B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25A249DC" w14:textId="77777777" w:rsidR="00C41F96" w:rsidRPr="00C41F96" w:rsidRDefault="00C41F96" w:rsidP="00C41F96">
      <w:pPr>
        <w:pStyle w:val="KeinLeerraum"/>
      </w:pPr>
    </w:p>
    <w:p w14:paraId="5DF84899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190600F5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165F75A6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67310F15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601C9828" w14:textId="77777777" w:rsidR="00C335AF" w:rsidRDefault="00170EC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44061637" w14:textId="77777777" w:rsidR="00C335AF" w:rsidRDefault="00170EC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388F1419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402CDEF" w14:textId="77777777" w:rsidR="00C335AF" w:rsidRDefault="00170EC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5AA33545" w14:textId="77777777" w:rsidR="00C335AF" w:rsidRDefault="00170EC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423F840A" w14:textId="77777777" w:rsidR="00C335AF" w:rsidRDefault="00C335AF" w:rsidP="00C41F96">
      <w:pPr>
        <w:pStyle w:val="KeinLeerraum"/>
      </w:pPr>
    </w:p>
    <w:p w14:paraId="19B943A9" w14:textId="77777777" w:rsidR="00387A5D" w:rsidRDefault="00170EC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73655D91" w14:textId="77777777" w:rsidR="00CA1398" w:rsidRDefault="00CA1398" w:rsidP="00AC2585">
      <w:pPr>
        <w:spacing w:before="0" w:after="0"/>
        <w:ind w:left="284" w:hanging="284"/>
      </w:pPr>
    </w:p>
    <w:p w14:paraId="12C38634" w14:textId="77777777" w:rsidR="00387A5D" w:rsidRDefault="00170EC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2003C8C" w14:textId="77777777" w:rsidR="001F2936" w:rsidRDefault="00170EC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E1FC7E4" w14:textId="77777777" w:rsidR="001F2936" w:rsidRDefault="00170EC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74442135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74BAF4F9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354E513" w14:textId="77777777" w:rsidR="00AC2585" w:rsidRDefault="00170EC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E4E40B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598A4A9D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2A0D412E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295D5F20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7E170C4A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53F5F87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7B40A691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7A42F16C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7534BA09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02D1EA94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4A20D441" w14:textId="77777777" w:rsidR="009E05CD" w:rsidRDefault="00170EC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687BAD10" w14:textId="77777777" w:rsidR="009E05CD" w:rsidRDefault="00170EC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6BAB1B6C" w14:textId="77777777" w:rsidR="009E05CD" w:rsidRDefault="00170EC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1E47EB8F" w14:textId="77777777" w:rsidR="009E05CD" w:rsidRDefault="00170EC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48248106" w14:textId="77777777" w:rsidR="009E05CD" w:rsidRDefault="009E05CD" w:rsidP="009E05CD">
      <w:pPr>
        <w:spacing w:before="0" w:after="0"/>
        <w:ind w:left="284" w:firstLine="0"/>
      </w:pPr>
    </w:p>
    <w:p w14:paraId="3B76A63C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1D42A95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5372675A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66F3BDA3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2FBEFD2B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4D032420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0C8DC0BC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3527AF5C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4E7F25B4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7ED63697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7AF934A4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45656619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5E0AA3EC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93F8294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4814C8B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1F62561A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A8DE29D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03B593B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0FDB0F1E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61DFADD7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5D1CF6EE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CB2BF" w14:textId="77777777" w:rsidR="00BF7B87" w:rsidRDefault="00BF7B87" w:rsidP="00B3223D">
      <w:pPr>
        <w:spacing w:after="0" w:line="240" w:lineRule="auto"/>
      </w:pPr>
      <w:r>
        <w:separator/>
      </w:r>
    </w:p>
  </w:endnote>
  <w:endnote w:type="continuationSeparator" w:id="0">
    <w:p w14:paraId="76352A0D" w14:textId="77777777" w:rsidR="00BF7B87" w:rsidRDefault="00BF7B8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3859E2E2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DD63" w14:textId="77777777" w:rsidR="00BF7B87" w:rsidRDefault="00BF7B87" w:rsidP="00B3223D">
      <w:pPr>
        <w:spacing w:after="0" w:line="240" w:lineRule="auto"/>
      </w:pPr>
      <w:r>
        <w:separator/>
      </w:r>
    </w:p>
  </w:footnote>
  <w:footnote w:type="continuationSeparator" w:id="0">
    <w:p w14:paraId="733E174E" w14:textId="77777777" w:rsidR="00BF7B87" w:rsidRDefault="00BF7B87" w:rsidP="00B3223D">
      <w:pPr>
        <w:spacing w:after="0" w:line="240" w:lineRule="auto"/>
      </w:pPr>
      <w:r>
        <w:continuationSeparator/>
      </w:r>
    </w:p>
  </w:footnote>
  <w:footnote w:id="1">
    <w:p w14:paraId="3D6937C0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ADD2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2EF4F6FB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95187922">
    <w:abstractNumId w:val="2"/>
  </w:num>
  <w:num w:numId="2" w16cid:durableId="506410703">
    <w:abstractNumId w:val="7"/>
  </w:num>
  <w:num w:numId="3" w16cid:durableId="114254932">
    <w:abstractNumId w:val="0"/>
  </w:num>
  <w:num w:numId="4" w16cid:durableId="2010130530">
    <w:abstractNumId w:val="7"/>
    <w:lvlOverride w:ilvl="0">
      <w:startOverride w:val="1"/>
    </w:lvlOverride>
  </w:num>
  <w:num w:numId="5" w16cid:durableId="1167750785">
    <w:abstractNumId w:val="7"/>
    <w:lvlOverride w:ilvl="0">
      <w:startOverride w:val="1"/>
    </w:lvlOverride>
  </w:num>
  <w:num w:numId="6" w16cid:durableId="453208249">
    <w:abstractNumId w:val="13"/>
  </w:num>
  <w:num w:numId="7" w16cid:durableId="1301111700">
    <w:abstractNumId w:val="5"/>
  </w:num>
  <w:num w:numId="8" w16cid:durableId="836729651">
    <w:abstractNumId w:val="6"/>
  </w:num>
  <w:num w:numId="9" w16cid:durableId="993069683">
    <w:abstractNumId w:val="11"/>
  </w:num>
  <w:num w:numId="10" w16cid:durableId="121118886">
    <w:abstractNumId w:val="8"/>
  </w:num>
  <w:num w:numId="11" w16cid:durableId="712576577">
    <w:abstractNumId w:val="12"/>
  </w:num>
  <w:num w:numId="12" w16cid:durableId="1722358762">
    <w:abstractNumId w:val="9"/>
  </w:num>
  <w:num w:numId="13" w16cid:durableId="735471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8495956">
    <w:abstractNumId w:val="10"/>
  </w:num>
  <w:num w:numId="15" w16cid:durableId="1520776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7642984">
    <w:abstractNumId w:val="4"/>
  </w:num>
  <w:num w:numId="17" w16cid:durableId="1433086896">
    <w:abstractNumId w:val="3"/>
  </w:num>
  <w:num w:numId="18" w16cid:durableId="1747339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wcA7W1FHtvPNP6Ei7N1DFPLWY1F8ylZSx1U22F085TImadh290NAjhqiz+4f73GtQabY67HFUV+bMii2DS1fyA==" w:salt="UlFltL7c9SHJk51y5yWkI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87"/>
    <w:rsid w:val="000002EF"/>
    <w:rsid w:val="000055FA"/>
    <w:rsid w:val="00014958"/>
    <w:rsid w:val="00061D50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70ECA"/>
    <w:rsid w:val="00184B9F"/>
    <w:rsid w:val="00186CCE"/>
    <w:rsid w:val="001B3C00"/>
    <w:rsid w:val="001F2936"/>
    <w:rsid w:val="00201F16"/>
    <w:rsid w:val="00216094"/>
    <w:rsid w:val="00223621"/>
    <w:rsid w:val="00227367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E0EF3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C07BB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20A0D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F7B87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34918"/>
  <w15:docId w15:val="{B233328B-3464-4186-95D7-59EF7F84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2-Vordrucke-Vorlagen\3%20Vorlagen%20VgV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712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 Bergers</dc:creator>
  <cp:lastModifiedBy>Oliver Bergers</cp:lastModifiedBy>
  <cp:revision>3</cp:revision>
  <dcterms:created xsi:type="dcterms:W3CDTF">2026-06-10T06:59:00Z</dcterms:created>
  <dcterms:modified xsi:type="dcterms:W3CDTF">2026-06-10T07:02:00Z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